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F37A7A" w:rsidTr="00BB213D">
        <w:tc>
          <w:tcPr>
            <w:tcW w:w="9747" w:type="dxa"/>
            <w:gridSpan w:val="4"/>
            <w:shd w:val="clear" w:color="auto" w:fill="D9D9D9" w:themeFill="background1" w:themeFillShade="D9"/>
            <w:vAlign w:val="center"/>
          </w:tcPr>
          <w:p w:rsidR="00F37A7A" w:rsidRPr="001969C4" w:rsidRDefault="00F37A7A" w:rsidP="00BB213D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1969C4">
              <w:rPr>
                <w:b/>
              </w:rPr>
              <w:t xml:space="preserve">Entgeltordnung Teil </w:t>
            </w:r>
            <w:r>
              <w:rPr>
                <w:b/>
              </w:rPr>
              <w:t>B</w:t>
            </w:r>
            <w:r w:rsidRPr="001969C4">
              <w:rPr>
                <w:b/>
              </w:rPr>
              <w:t xml:space="preserve"> </w:t>
            </w:r>
            <w:r w:rsidRPr="001969C4">
              <w:rPr>
                <w:b/>
              </w:rPr>
              <w:tab/>
            </w:r>
            <w:r>
              <w:rPr>
                <w:b/>
              </w:rPr>
              <w:t>Besonderer</w:t>
            </w:r>
            <w:r w:rsidRPr="001969C4">
              <w:rPr>
                <w:b/>
              </w:rPr>
              <w:t xml:space="preserve"> Teil Abschnitt </w:t>
            </w:r>
            <w:r>
              <w:rPr>
                <w:b/>
              </w:rPr>
              <w:t>X</w:t>
            </w:r>
            <w:r w:rsidRPr="001969C4">
              <w:rPr>
                <w:b/>
              </w:rPr>
              <w:t xml:space="preserve">I. </w:t>
            </w:r>
            <w:r>
              <w:rPr>
                <w:b/>
              </w:rPr>
              <w:t>Beschäftigte in Gesundheitsberufen</w:t>
            </w:r>
          </w:p>
          <w:p w:rsidR="00F37A7A" w:rsidRPr="001969C4" w:rsidRDefault="00F37A7A" w:rsidP="00BB213D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>
              <w:rPr>
                <w:b/>
              </w:rPr>
              <w:t>Ziffer 2</w:t>
            </w:r>
            <w:r w:rsidRPr="001969C4">
              <w:rPr>
                <w:b/>
              </w:rPr>
              <w:tab/>
              <w:t>„</w:t>
            </w:r>
            <w:r>
              <w:rPr>
                <w:b/>
              </w:rPr>
              <w:t>Leitende Beschäftigte in der Pflege</w:t>
            </w:r>
            <w:r w:rsidRPr="001969C4">
              <w:rPr>
                <w:b/>
              </w:rPr>
              <w:t>“</w:t>
            </w:r>
          </w:p>
        </w:tc>
      </w:tr>
      <w:tr w:rsidR="00C8718F" w:rsidRPr="0001508F" w:rsidTr="00E2397F">
        <w:tc>
          <w:tcPr>
            <w:tcW w:w="9747" w:type="dxa"/>
            <w:gridSpan w:val="4"/>
          </w:tcPr>
          <w:p w:rsidR="00F37A7A" w:rsidRPr="00F37A7A" w:rsidRDefault="00C8718F" w:rsidP="00F37A7A">
            <w:pPr>
              <w:spacing w:before="120" w:after="120"/>
              <w:ind w:left="284" w:hanging="284"/>
              <w:rPr>
                <w:b/>
              </w:rPr>
            </w:pPr>
            <w:r w:rsidRPr="00C8718F">
              <w:rPr>
                <w:b/>
              </w:rPr>
              <w:t>Vorbemerkungen</w:t>
            </w:r>
          </w:p>
          <w:p w:rsidR="00F37A7A" w:rsidRDefault="00F37A7A" w:rsidP="00F37A7A">
            <w:pPr>
              <w:pStyle w:val="Default"/>
              <w:spacing w:before="120"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r>
              <w:rPr>
                <w:sz w:val="16"/>
                <w:szCs w:val="16"/>
              </w:rPr>
              <w:t>1</w:t>
            </w:r>
            <w:r>
              <w:rPr>
                <w:sz w:val="23"/>
                <w:szCs w:val="23"/>
              </w:rPr>
              <w:t xml:space="preserve">Die Tarifvertragsparteien legen dem Aufbau der Tätigkeitsmerkmale für Leitungskräfte in der Pflege folgende regelmäßige Organisationsstruktur zu Grunde: </w:t>
            </w:r>
          </w:p>
          <w:p w:rsidR="00F37A7A" w:rsidRDefault="00F37A7A" w:rsidP="00F37A7A">
            <w:pPr>
              <w:pStyle w:val="Default"/>
              <w:spacing w:before="120" w:after="120"/>
              <w:ind w:left="56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a) </w:t>
            </w:r>
            <w:r>
              <w:rPr>
                <w:sz w:val="16"/>
                <w:szCs w:val="16"/>
              </w:rPr>
              <w:t>1</w:t>
            </w:r>
            <w:r>
              <w:rPr>
                <w:sz w:val="23"/>
                <w:szCs w:val="23"/>
              </w:rPr>
              <w:t xml:space="preserve">Die Gruppen- bzw. Teamleitung stellt die unterste Leitungsebene dar. 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Einer Gruppen- bzw. einer Teamleitung sind in der Regel nicht mehr als neun Beschäftigte unterstellt. </w:t>
            </w:r>
          </w:p>
          <w:p w:rsidR="00F37A7A" w:rsidRDefault="00F37A7A" w:rsidP="00F37A7A">
            <w:pPr>
              <w:pStyle w:val="Default"/>
              <w:spacing w:before="120" w:after="120"/>
              <w:ind w:left="56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b) </w:t>
            </w:r>
            <w:r>
              <w:rPr>
                <w:sz w:val="16"/>
                <w:szCs w:val="16"/>
              </w:rPr>
              <w:t>1</w:t>
            </w:r>
            <w:r>
              <w:rPr>
                <w:sz w:val="23"/>
                <w:szCs w:val="23"/>
              </w:rPr>
              <w:t xml:space="preserve">Die Station ist die kleinste organisatorische Einheit. 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Einer Stationsleitung sind in der Regel nicht mehr als zwölf Beschäftigte unterstellt. </w:t>
            </w:r>
          </w:p>
          <w:p w:rsidR="00F37A7A" w:rsidRDefault="00F37A7A" w:rsidP="00F37A7A">
            <w:pPr>
              <w:pStyle w:val="Default"/>
              <w:spacing w:before="120" w:after="120"/>
              <w:ind w:left="56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c) </w:t>
            </w:r>
            <w:r>
              <w:rPr>
                <w:sz w:val="16"/>
                <w:szCs w:val="16"/>
              </w:rPr>
              <w:t>1</w:t>
            </w:r>
            <w:r>
              <w:rPr>
                <w:sz w:val="23"/>
                <w:szCs w:val="23"/>
              </w:rPr>
              <w:t xml:space="preserve">Ein Bereich bzw. eine Abteilung umfasst in der Regel mehrere Stationen. </w:t>
            </w: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Einer Bereichs- bzw. Abteilungsleitung sind in der Regel nicht mehr als 48 Beschäftigte unterstellt. </w:t>
            </w:r>
          </w:p>
          <w:p w:rsidR="00F37A7A" w:rsidRDefault="00F37A7A" w:rsidP="00F37A7A">
            <w:pPr>
              <w:pStyle w:val="Default"/>
              <w:spacing w:before="120" w:after="120"/>
              <w:ind w:left="284"/>
              <w:rPr>
                <w:sz w:val="23"/>
                <w:szCs w:val="23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23"/>
                <w:szCs w:val="23"/>
              </w:rPr>
              <w:t xml:space="preserve">Die Beschäftigten müssen fachlich unterstellt sein. </w:t>
            </w:r>
          </w:p>
          <w:p w:rsidR="00F37A7A" w:rsidRDefault="00F37A7A" w:rsidP="00F37A7A">
            <w:pPr>
              <w:pStyle w:val="Default"/>
              <w:spacing w:before="120"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Soweit für vergleichbare organisatorische Einheiten von den vorstehenden Bezeichnungen abweichende Bezeichnungen verwandt werden, ist dies unbeachtlich. </w:t>
            </w:r>
          </w:p>
          <w:p w:rsidR="00C8718F" w:rsidRPr="00F37A7A" w:rsidRDefault="00F37A7A" w:rsidP="00F37A7A">
            <w:pPr>
              <w:spacing w:before="120" w:after="120"/>
              <w:ind w:left="284" w:hanging="284"/>
              <w:rPr>
                <w:szCs w:val="22"/>
              </w:rPr>
            </w:pPr>
            <w:r>
              <w:rPr>
                <w:sz w:val="23"/>
                <w:szCs w:val="23"/>
              </w:rPr>
              <w:t xml:space="preserve">3. Diese Regelungen gelten auch für Leitungskräfte in der Entbindungspflege. 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F37A7A">
        <w:tc>
          <w:tcPr>
            <w:tcW w:w="4786" w:type="dxa"/>
          </w:tcPr>
          <w:p w:rsidR="00013BE5" w:rsidRDefault="00F37A7A" w:rsidP="00F37A7A">
            <w:pPr>
              <w:spacing w:before="120" w:after="120"/>
            </w:pPr>
            <w:r>
              <w:t>Beschäftigte als ständige Vertretung von Gruppen- oder Teamleitung</w:t>
            </w:r>
          </w:p>
          <w:p w:rsidR="000140F3" w:rsidRPr="00B65B9B" w:rsidRDefault="000140F3" w:rsidP="00F37A7A">
            <w:pPr>
              <w:spacing w:before="120" w:after="120"/>
            </w:pPr>
            <w:r>
              <w:t>(Protokollerklärung)</w:t>
            </w:r>
          </w:p>
        </w:tc>
        <w:tc>
          <w:tcPr>
            <w:tcW w:w="1701" w:type="dxa"/>
            <w:vAlign w:val="center"/>
          </w:tcPr>
          <w:p w:rsidR="0001508F" w:rsidRPr="00A30E0C" w:rsidRDefault="0001508F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C2788B" w:rsidRDefault="00C2788B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08F" w:rsidRPr="000B4891" w:rsidRDefault="00BE1E9C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</w:t>
            </w:r>
            <w:r w:rsidR="00F37A7A">
              <w:rPr>
                <w:b/>
              </w:rPr>
              <w:t>9</w:t>
            </w:r>
          </w:p>
        </w:tc>
      </w:tr>
      <w:tr w:rsidR="00F37A7A" w:rsidTr="00F37A7A">
        <w:tc>
          <w:tcPr>
            <w:tcW w:w="4786" w:type="dxa"/>
          </w:tcPr>
          <w:p w:rsidR="00F37A7A" w:rsidRPr="00B65B9B" w:rsidRDefault="00F37A7A" w:rsidP="00F37A7A">
            <w:pPr>
              <w:spacing w:before="120" w:after="120"/>
            </w:pPr>
            <w:r>
              <w:t>Beschäftigte als Gruppen- oder Teamleitung</w:t>
            </w:r>
          </w:p>
        </w:tc>
        <w:tc>
          <w:tcPr>
            <w:tcW w:w="1701" w:type="dxa"/>
            <w:vAlign w:val="center"/>
          </w:tcPr>
          <w:p w:rsidR="00F37A7A" w:rsidRPr="00A30E0C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Pr="00A30E0C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10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F37A7A" w:rsidTr="00F37A7A">
        <w:tc>
          <w:tcPr>
            <w:tcW w:w="4786" w:type="dxa"/>
          </w:tcPr>
          <w:p w:rsidR="00F37A7A" w:rsidRPr="00B65B9B" w:rsidRDefault="00F37A7A" w:rsidP="00E8489C">
            <w:pPr>
              <w:spacing w:before="120" w:after="120"/>
            </w:pPr>
            <w:r>
              <w:t xml:space="preserve">Beschäftigte als ständige Vertretung von Gruppen- oder Teamleitung der EG </w:t>
            </w:r>
            <w:r w:rsidR="00E8489C">
              <w:t xml:space="preserve">P </w:t>
            </w:r>
            <w:r>
              <w:t xml:space="preserve">11 </w:t>
            </w:r>
            <w:proofErr w:type="spellStart"/>
            <w:r>
              <w:t>Fg</w:t>
            </w:r>
            <w:proofErr w:type="spellEnd"/>
            <w:r>
              <w:t>. 1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CF466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10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F37A7A" w:rsidTr="00F37A7A">
        <w:tc>
          <w:tcPr>
            <w:tcW w:w="4786" w:type="dxa"/>
          </w:tcPr>
          <w:p w:rsidR="00F37A7A" w:rsidRDefault="00F37A7A" w:rsidP="00F37A7A">
            <w:pPr>
              <w:spacing w:before="120"/>
            </w:pPr>
            <w:r>
              <w:t>Beschäftigte als Gruppen- oder Teamleitung</w:t>
            </w:r>
          </w:p>
          <w:p w:rsidR="00F37A7A" w:rsidRDefault="00F37A7A" w:rsidP="00F37A7A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 xml:space="preserve">mit höherer Verantwortung oder </w:t>
            </w:r>
          </w:p>
          <w:p w:rsidR="00F37A7A" w:rsidRPr="00B65B9B" w:rsidRDefault="00F37A7A" w:rsidP="00F37A7A">
            <w:pPr>
              <w:pStyle w:val="Listenabsatz"/>
              <w:numPr>
                <w:ilvl w:val="0"/>
                <w:numId w:val="1"/>
              </w:numPr>
              <w:spacing w:after="120"/>
              <w:ind w:left="284" w:hanging="284"/>
            </w:pPr>
            <w:r>
              <w:t>von großen Gruppen oder Teams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11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F37A7A" w:rsidTr="00F37A7A">
        <w:tc>
          <w:tcPr>
            <w:tcW w:w="4786" w:type="dxa"/>
          </w:tcPr>
          <w:p w:rsidR="00F37A7A" w:rsidRDefault="00F37A7A" w:rsidP="00F37A7A">
            <w:pPr>
              <w:spacing w:before="120" w:after="120"/>
            </w:pPr>
            <w:r>
              <w:t>Beschäftigte als ständige Vertretung von Stationsleitung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11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F37A7A" w:rsidTr="00F37A7A">
        <w:tc>
          <w:tcPr>
            <w:tcW w:w="4786" w:type="dxa"/>
          </w:tcPr>
          <w:p w:rsidR="00F37A7A" w:rsidRDefault="00F37A7A" w:rsidP="00BB213D">
            <w:pPr>
              <w:spacing w:before="120" w:after="120"/>
            </w:pPr>
            <w:r>
              <w:t>Beschäftigte als Stationsleitung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BB21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12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F37A7A" w:rsidTr="00F37A7A">
        <w:tc>
          <w:tcPr>
            <w:tcW w:w="4786" w:type="dxa"/>
          </w:tcPr>
          <w:p w:rsidR="00F37A7A" w:rsidRDefault="00F37A7A" w:rsidP="00F37A7A">
            <w:pPr>
              <w:spacing w:before="120"/>
            </w:pPr>
            <w:r>
              <w:t>Beschäftigte als ständige Vertretung von</w:t>
            </w:r>
          </w:p>
          <w:p w:rsidR="00F37A7A" w:rsidRDefault="00F37A7A" w:rsidP="00F37A7A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>
              <w:t xml:space="preserve">Stationsleitung der EG </w:t>
            </w:r>
            <w:r w:rsidR="00E8489C">
              <w:t xml:space="preserve">P </w:t>
            </w:r>
            <w:r>
              <w:t>13 oder</w:t>
            </w:r>
          </w:p>
          <w:p w:rsidR="00F37A7A" w:rsidRPr="00B65B9B" w:rsidRDefault="00F37A7A" w:rsidP="00F37A7A">
            <w:pPr>
              <w:pStyle w:val="Listenabsatz"/>
              <w:numPr>
                <w:ilvl w:val="0"/>
                <w:numId w:val="2"/>
              </w:numPr>
              <w:spacing w:after="120"/>
              <w:ind w:left="284" w:hanging="284"/>
            </w:pPr>
            <w:r>
              <w:t>von Bereichs- oder Abteilungsleitung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6F7C75" w:rsidRDefault="00F37A7A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12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F37A7A" w:rsidTr="00F37A7A">
        <w:tc>
          <w:tcPr>
            <w:tcW w:w="4786" w:type="dxa"/>
          </w:tcPr>
          <w:p w:rsidR="00F37A7A" w:rsidRDefault="00F37A7A" w:rsidP="00BB213D">
            <w:pPr>
              <w:spacing w:before="120"/>
            </w:pPr>
            <w:r>
              <w:t>Beschäftigte als Stationsleitung</w:t>
            </w:r>
          </w:p>
          <w:p w:rsidR="00F37A7A" w:rsidRDefault="00F37A7A" w:rsidP="00BB213D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 xml:space="preserve">mit höherer Verantwortung oder </w:t>
            </w:r>
          </w:p>
          <w:p w:rsidR="00F37A7A" w:rsidRPr="00B65B9B" w:rsidRDefault="00F37A7A" w:rsidP="00F37A7A">
            <w:pPr>
              <w:pStyle w:val="Listenabsatz"/>
              <w:numPr>
                <w:ilvl w:val="0"/>
                <w:numId w:val="1"/>
              </w:numPr>
              <w:spacing w:after="120"/>
              <w:ind w:left="284" w:hanging="284"/>
            </w:pPr>
            <w:r>
              <w:t>von großen Stationen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Pr="004453B5" w:rsidRDefault="00F37A7A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13</w:t>
            </w:r>
          </w:p>
        </w:tc>
      </w:tr>
    </w:tbl>
    <w:p w:rsidR="00D022A6" w:rsidRDefault="00D022A6">
      <w:r>
        <w:br w:type="page"/>
      </w:r>
      <w:bookmarkStart w:id="0" w:name="_GoBack"/>
      <w:bookmarkEnd w:id="0"/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E8489C" w:rsidTr="00F37A7A">
        <w:tc>
          <w:tcPr>
            <w:tcW w:w="4786" w:type="dxa"/>
          </w:tcPr>
          <w:p w:rsidR="00E8489C" w:rsidRDefault="00E8489C" w:rsidP="00E8489C">
            <w:pPr>
              <w:spacing w:before="120" w:after="120"/>
            </w:pPr>
            <w:r>
              <w:lastRenderedPageBreak/>
              <w:t>Beschäftigte als Bereichs- oder Abteilungsleitung</w:t>
            </w: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489C" w:rsidRPr="006F7C75" w:rsidRDefault="00E8489C" w:rsidP="00E84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E8489C" w:rsidTr="00F37A7A">
        <w:tc>
          <w:tcPr>
            <w:tcW w:w="4786" w:type="dxa"/>
          </w:tcPr>
          <w:p w:rsidR="00E8489C" w:rsidRDefault="00E8489C" w:rsidP="00E8489C">
            <w:pPr>
              <w:spacing w:before="120" w:after="120"/>
            </w:pPr>
            <w:r>
              <w:t>Beschäftigte als ständige Vertretung von Bereichsleitung der EG P 15</w:t>
            </w: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489C" w:rsidRPr="006F7C75" w:rsidRDefault="00E8489C" w:rsidP="00E84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E8489C" w:rsidTr="00F37A7A">
        <w:tc>
          <w:tcPr>
            <w:tcW w:w="4786" w:type="dxa"/>
          </w:tcPr>
          <w:p w:rsidR="00E8489C" w:rsidRDefault="00E8489C" w:rsidP="00BB213D">
            <w:pPr>
              <w:spacing w:before="120"/>
            </w:pPr>
            <w:r>
              <w:t>Beschäftigte als Bereichs-/Abteilungsleitung</w:t>
            </w:r>
          </w:p>
          <w:p w:rsidR="00E8489C" w:rsidRDefault="00E8489C" w:rsidP="00BB213D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durch Umfang und Bedeutung des Auf-</w:t>
            </w:r>
            <w:proofErr w:type="spellStart"/>
            <w:r>
              <w:t>gabengebietes</w:t>
            </w:r>
            <w:proofErr w:type="spellEnd"/>
            <w:r>
              <w:t xml:space="preserve"> und große Selbständigkeit aus EG 14 herausheben oder </w:t>
            </w:r>
          </w:p>
          <w:p w:rsidR="00E8489C" w:rsidRPr="00B65B9B" w:rsidRDefault="00E8489C" w:rsidP="00E8489C">
            <w:pPr>
              <w:pStyle w:val="Listenabsatz"/>
              <w:numPr>
                <w:ilvl w:val="0"/>
                <w:numId w:val="1"/>
              </w:numPr>
              <w:spacing w:after="120"/>
              <w:ind w:left="284" w:hanging="284"/>
            </w:pPr>
            <w:r>
              <w:t>von großen Bereichen oder Abteilungen</w:t>
            </w: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E8489C" w:rsidRDefault="00E8489C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489C" w:rsidRPr="004453B5" w:rsidRDefault="00E8489C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15</w:t>
            </w:r>
          </w:p>
        </w:tc>
      </w:tr>
      <w:tr w:rsidR="00D022A6" w:rsidTr="00F94154">
        <w:tc>
          <w:tcPr>
            <w:tcW w:w="4786" w:type="dxa"/>
          </w:tcPr>
          <w:p w:rsidR="00D022A6" w:rsidRDefault="00D022A6" w:rsidP="00D022A6">
            <w:pPr>
              <w:spacing w:before="120" w:after="120"/>
            </w:pPr>
            <w:r>
              <w:t>Beschäftigte P 15</w:t>
            </w:r>
            <w:r>
              <w:t xml:space="preserve"> mit erheblicher Heraushebung durch Maß der Verantwortung</w:t>
            </w:r>
          </w:p>
        </w:tc>
        <w:tc>
          <w:tcPr>
            <w:tcW w:w="1701" w:type="dxa"/>
            <w:vAlign w:val="center"/>
          </w:tcPr>
          <w:p w:rsidR="00D022A6" w:rsidRDefault="00D022A6" w:rsidP="00F94154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D022A6" w:rsidRDefault="00D022A6" w:rsidP="00F94154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22A6" w:rsidRPr="006F7C75" w:rsidRDefault="00D022A6" w:rsidP="00D022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1</w:t>
            </w:r>
            <w:r>
              <w:rPr>
                <w:b/>
              </w:rPr>
              <w:t>6</w:t>
            </w:r>
          </w:p>
        </w:tc>
      </w:tr>
      <w:tr w:rsidR="00F37A7A" w:rsidTr="00F37A7A">
        <w:tc>
          <w:tcPr>
            <w:tcW w:w="4786" w:type="dxa"/>
          </w:tcPr>
          <w:p w:rsidR="00F37A7A" w:rsidRDefault="003264B6" w:rsidP="003264B6">
            <w:pPr>
              <w:spacing w:before="120" w:after="120"/>
            </w:pPr>
            <w:r>
              <w:t xml:space="preserve">Beschäftigte mit wissenschaftlichem Hochschulabschluss und </w:t>
            </w:r>
            <w:proofErr w:type="spellStart"/>
            <w:r>
              <w:t>entspr</w:t>
            </w:r>
            <w:proofErr w:type="spellEnd"/>
            <w:r>
              <w:t>. Tätigkeit</w:t>
            </w:r>
          </w:p>
          <w:p w:rsidR="003264B6" w:rsidRDefault="003264B6" w:rsidP="003264B6">
            <w:pPr>
              <w:spacing w:before="120" w:after="120"/>
            </w:pPr>
            <w:r>
              <w:t xml:space="preserve">Beschäftigte in </w:t>
            </w:r>
            <w:proofErr w:type="spellStart"/>
            <w:r>
              <w:t>Krhs</w:t>
            </w:r>
            <w:proofErr w:type="spellEnd"/>
            <w:r>
              <w:t xml:space="preserve">., deren Tätigkeit wegen Schwierigkeit der Aufgaben und der Größe der Verantwortung wie </w:t>
            </w:r>
            <w:proofErr w:type="spellStart"/>
            <w:r>
              <w:t>Fgr</w:t>
            </w:r>
            <w:proofErr w:type="spellEnd"/>
            <w:r>
              <w:t>. 1 zu bewerten ist</w:t>
            </w: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F37A7A" w:rsidRDefault="00F37A7A" w:rsidP="00F37A7A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7A7A" w:rsidRDefault="003264B6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13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  <w:p w:rsidR="003264B6" w:rsidRDefault="003264B6" w:rsidP="00F37A7A">
            <w:pPr>
              <w:spacing w:before="120" w:after="120"/>
              <w:jc w:val="center"/>
              <w:rPr>
                <w:b/>
              </w:rPr>
            </w:pPr>
          </w:p>
          <w:p w:rsidR="003264B6" w:rsidRPr="004453B5" w:rsidRDefault="003264B6" w:rsidP="00F37A7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13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3264B6" w:rsidTr="00F37A7A">
        <w:tc>
          <w:tcPr>
            <w:tcW w:w="4786" w:type="dxa"/>
          </w:tcPr>
          <w:p w:rsidR="003264B6" w:rsidRDefault="003264B6" w:rsidP="003264B6">
            <w:pPr>
              <w:pStyle w:val="Listenabsatz"/>
              <w:spacing w:before="120" w:after="120"/>
              <w:ind w:left="0"/>
            </w:pPr>
            <w:r>
              <w:t>Beschäftigte in EG 13 und</w:t>
            </w:r>
          </w:p>
          <w:p w:rsidR="003264B6" w:rsidRDefault="003264B6" w:rsidP="003264B6">
            <w:pPr>
              <w:pStyle w:val="Listenabsatz"/>
              <w:numPr>
                <w:ilvl w:val="0"/>
                <w:numId w:val="3"/>
              </w:numPr>
              <w:spacing w:before="120" w:after="120"/>
              <w:ind w:left="284" w:hanging="284"/>
            </w:pPr>
            <w:r>
              <w:t>1/3 besondere Schwierigkeit und Bedeutung oder</w:t>
            </w:r>
          </w:p>
          <w:p w:rsidR="003264B6" w:rsidRDefault="003264B6" w:rsidP="003264B6">
            <w:pPr>
              <w:pStyle w:val="Listenabsatz"/>
              <w:numPr>
                <w:ilvl w:val="0"/>
                <w:numId w:val="3"/>
              </w:numPr>
              <w:spacing w:before="120" w:after="120"/>
              <w:ind w:left="284" w:hanging="284"/>
            </w:pPr>
            <w:r>
              <w:t xml:space="preserve">1/3 hochwertige Leistungen bei bes. </w:t>
            </w:r>
            <w:proofErr w:type="spellStart"/>
            <w:r>
              <w:t>schwier</w:t>
            </w:r>
            <w:proofErr w:type="spellEnd"/>
            <w:r>
              <w:t>. Aufgaben</w:t>
            </w:r>
          </w:p>
          <w:p w:rsidR="003264B6" w:rsidRDefault="003264B6" w:rsidP="00BB213D">
            <w:pPr>
              <w:spacing w:before="120" w:after="120"/>
            </w:pPr>
            <w:r>
              <w:t xml:space="preserve">Beschäftigte in </w:t>
            </w:r>
            <w:proofErr w:type="spellStart"/>
            <w:r>
              <w:t>Krhs</w:t>
            </w:r>
            <w:proofErr w:type="spellEnd"/>
            <w:r>
              <w:t xml:space="preserve">., deren Tätigkeit wegen Schwierigkeit der Aufgaben und der Größe der Verantwortung wie </w:t>
            </w:r>
            <w:proofErr w:type="spellStart"/>
            <w:r>
              <w:t>Fgr</w:t>
            </w:r>
            <w:proofErr w:type="spellEnd"/>
            <w:r>
              <w:t>. 1 zu bewerten ist</w:t>
            </w:r>
          </w:p>
        </w:tc>
        <w:tc>
          <w:tcPr>
            <w:tcW w:w="1701" w:type="dxa"/>
            <w:vAlign w:val="center"/>
          </w:tcPr>
          <w:p w:rsidR="003264B6" w:rsidRDefault="003264B6" w:rsidP="00BB213D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3264B6" w:rsidRDefault="003264B6" w:rsidP="00BB213D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</w:p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</w:p>
          <w:p w:rsidR="003264B6" w:rsidRPr="004453B5" w:rsidRDefault="003264B6" w:rsidP="003264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14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3264B6" w:rsidTr="00F37A7A">
        <w:tc>
          <w:tcPr>
            <w:tcW w:w="4786" w:type="dxa"/>
          </w:tcPr>
          <w:p w:rsidR="003264B6" w:rsidRDefault="003264B6" w:rsidP="00BB213D">
            <w:pPr>
              <w:pStyle w:val="Listenabsatz"/>
              <w:spacing w:before="120" w:after="120"/>
              <w:ind w:left="0"/>
            </w:pPr>
            <w:r>
              <w:t>Beschäftigte in EG 13 und</w:t>
            </w:r>
          </w:p>
          <w:p w:rsidR="003264B6" w:rsidRDefault="003264B6" w:rsidP="00BB213D">
            <w:pPr>
              <w:pStyle w:val="Listenabsatz"/>
              <w:numPr>
                <w:ilvl w:val="0"/>
                <w:numId w:val="3"/>
              </w:numPr>
              <w:spacing w:before="120" w:after="120"/>
              <w:ind w:left="284" w:hanging="284"/>
            </w:pPr>
            <w:r>
              <w:t>1/2 besondere Schwierigkeit und Bedeutung und</w:t>
            </w:r>
          </w:p>
          <w:p w:rsidR="003264B6" w:rsidRDefault="003264B6" w:rsidP="00BB213D">
            <w:pPr>
              <w:pStyle w:val="Listenabsatz"/>
              <w:numPr>
                <w:ilvl w:val="0"/>
                <w:numId w:val="3"/>
              </w:numPr>
              <w:spacing w:before="120" w:after="120"/>
              <w:ind w:left="284" w:hanging="284"/>
            </w:pPr>
            <w:r>
              <w:t>1/2 Maß der Verantwortung</w:t>
            </w:r>
          </w:p>
          <w:p w:rsidR="003264B6" w:rsidRDefault="003264B6" w:rsidP="00BB213D">
            <w:pPr>
              <w:spacing w:before="120" w:after="120"/>
            </w:pPr>
            <w:r>
              <w:t xml:space="preserve">Beschäftigte in </w:t>
            </w:r>
            <w:proofErr w:type="spellStart"/>
            <w:r>
              <w:t>Krhs</w:t>
            </w:r>
            <w:proofErr w:type="spellEnd"/>
            <w:r>
              <w:t xml:space="preserve">., deren Tätigkeit wegen Schwierigkeit der Aufgaben und der Größe der Verantwortung wie </w:t>
            </w:r>
            <w:proofErr w:type="spellStart"/>
            <w:r>
              <w:t>Fgr</w:t>
            </w:r>
            <w:proofErr w:type="spellEnd"/>
            <w:r>
              <w:t>. 1 zu bewerten ist</w:t>
            </w:r>
          </w:p>
        </w:tc>
        <w:tc>
          <w:tcPr>
            <w:tcW w:w="1701" w:type="dxa"/>
            <w:vAlign w:val="center"/>
          </w:tcPr>
          <w:p w:rsidR="003264B6" w:rsidRDefault="003264B6" w:rsidP="00BB213D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:rsidR="003264B6" w:rsidRDefault="003264B6" w:rsidP="00BB213D">
            <w:pPr>
              <w:spacing w:before="120" w:after="120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15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</w:p>
          <w:p w:rsidR="003264B6" w:rsidRDefault="003264B6" w:rsidP="003264B6">
            <w:pPr>
              <w:spacing w:before="120" w:after="120"/>
              <w:jc w:val="center"/>
              <w:rPr>
                <w:b/>
              </w:rPr>
            </w:pPr>
          </w:p>
          <w:p w:rsidR="003264B6" w:rsidRPr="004453B5" w:rsidRDefault="003264B6" w:rsidP="003264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EG 15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3264B6" w:rsidTr="00DB27D1">
        <w:tc>
          <w:tcPr>
            <w:tcW w:w="9747" w:type="dxa"/>
            <w:gridSpan w:val="4"/>
          </w:tcPr>
          <w:p w:rsidR="000140F3" w:rsidRDefault="000140F3" w:rsidP="00014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Protokollerklärung: </w:t>
            </w:r>
          </w:p>
          <w:p w:rsidR="003264B6" w:rsidRPr="004453B5" w:rsidRDefault="000140F3" w:rsidP="000140F3">
            <w:pPr>
              <w:spacing w:before="120" w:after="120"/>
              <w:rPr>
                <w:b/>
              </w:rPr>
            </w:pPr>
            <w:r>
              <w:rPr>
                <w:sz w:val="23"/>
                <w:szCs w:val="23"/>
              </w:rPr>
              <w:t>Diese Beschäftigten erhalten die Zulage nach den Protokollerklärungen Nrn. 1 und 2 zu Ziffer 1 ebenfalls, wenn alle der Gruppenleiterin oder dem Gruppenlei-</w:t>
            </w:r>
            <w:proofErr w:type="spellStart"/>
            <w:r>
              <w:rPr>
                <w:sz w:val="23"/>
                <w:szCs w:val="23"/>
              </w:rPr>
              <w:t>ter</w:t>
            </w:r>
            <w:proofErr w:type="spellEnd"/>
            <w:r>
              <w:rPr>
                <w:sz w:val="23"/>
                <w:szCs w:val="23"/>
              </w:rPr>
              <w:t xml:space="preserve"> bzw. der Teamleiterin oder dem Teamleiter durch ausdrückliche Anordnung ständig unterstellten Pflegekräfte Anspruch auf die jeweilige Zulage haben.</w:t>
            </w:r>
          </w:p>
        </w:tc>
      </w:tr>
    </w:tbl>
    <w:p w:rsidR="00A35D39" w:rsidRDefault="00A35D39" w:rsidP="00C57D48"/>
    <w:sectPr w:rsidR="00A35D39" w:rsidSect="00DA46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7A" w:rsidRDefault="00F37A7A" w:rsidP="00F37A7A">
      <w:r>
        <w:separator/>
      </w:r>
    </w:p>
  </w:endnote>
  <w:endnote w:type="continuationSeparator" w:id="0">
    <w:p w:rsidR="00F37A7A" w:rsidRDefault="00F37A7A" w:rsidP="00F3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7A" w:rsidRDefault="00F37A7A" w:rsidP="00F37A7A">
      <w:r>
        <w:separator/>
      </w:r>
    </w:p>
  </w:footnote>
  <w:footnote w:type="continuationSeparator" w:id="0">
    <w:p w:rsidR="00F37A7A" w:rsidRDefault="00F37A7A" w:rsidP="00F37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7A" w:rsidRDefault="00F37A7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ED7"/>
    <w:multiLevelType w:val="hybridMultilevel"/>
    <w:tmpl w:val="7E864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B96346"/>
    <w:multiLevelType w:val="hybridMultilevel"/>
    <w:tmpl w:val="8D5213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125D5"/>
    <w:multiLevelType w:val="hybridMultilevel"/>
    <w:tmpl w:val="77B03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40F3"/>
    <w:rsid w:val="0001508F"/>
    <w:rsid w:val="000B4891"/>
    <w:rsid w:val="00136548"/>
    <w:rsid w:val="00196533"/>
    <w:rsid w:val="00256218"/>
    <w:rsid w:val="003170D8"/>
    <w:rsid w:val="003264B6"/>
    <w:rsid w:val="003E4B8B"/>
    <w:rsid w:val="004175F2"/>
    <w:rsid w:val="004453B5"/>
    <w:rsid w:val="005D197E"/>
    <w:rsid w:val="005E2151"/>
    <w:rsid w:val="00665954"/>
    <w:rsid w:val="00670D0B"/>
    <w:rsid w:val="0068533C"/>
    <w:rsid w:val="006F7C75"/>
    <w:rsid w:val="0071573D"/>
    <w:rsid w:val="00735B2A"/>
    <w:rsid w:val="0078025D"/>
    <w:rsid w:val="00782911"/>
    <w:rsid w:val="007B23EB"/>
    <w:rsid w:val="007B573D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D022A6"/>
    <w:rsid w:val="00DA46EA"/>
    <w:rsid w:val="00DC170B"/>
    <w:rsid w:val="00E00484"/>
    <w:rsid w:val="00E240DD"/>
    <w:rsid w:val="00E41A97"/>
    <w:rsid w:val="00E8489C"/>
    <w:rsid w:val="00E86B56"/>
    <w:rsid w:val="00E96772"/>
    <w:rsid w:val="00F23247"/>
    <w:rsid w:val="00F37A7A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7A7A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37A7A"/>
    <w:rPr>
      <w:rFonts w:ascii="Arial" w:hAnsi="Arial" w:cs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F3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7A7A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37A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37A7A"/>
    <w:rPr>
      <w:rFonts w:ascii="Arial" w:hAnsi="Arial" w:cs="Arial"/>
      <w:sz w:val="22"/>
      <w:szCs w:val="24"/>
    </w:rPr>
  </w:style>
  <w:style w:type="paragraph" w:styleId="Listenabsatz">
    <w:name w:val="List Paragraph"/>
    <w:basedOn w:val="Standard"/>
    <w:uiPriority w:val="34"/>
    <w:qFormat/>
    <w:rsid w:val="00F3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C81E-1E2F-4E03-B5A6-70BD7FFE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972538ED</Template>
  <TotalTime>0</TotalTime>
  <Pages>2</Pages>
  <Words>483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Michael Tiedemann</cp:lastModifiedBy>
  <cp:revision>3</cp:revision>
  <dcterms:created xsi:type="dcterms:W3CDTF">2016-10-18T16:40:00Z</dcterms:created>
  <dcterms:modified xsi:type="dcterms:W3CDTF">2016-10-20T15:53:00Z</dcterms:modified>
</cp:coreProperties>
</file>